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84C63" w14:textId="5D3C6A22" w:rsidR="00A74219" w:rsidRDefault="00A74219" w:rsidP="00A7421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Sir Rustin de V</w:t>
      </w:r>
      <w:r>
        <w:rPr>
          <w:rFonts w:cs="Times New Roman"/>
          <w:color w:val="282B30"/>
          <w:szCs w:val="24"/>
          <w:u w:val="single"/>
          <w:shd w:val="clear" w:color="auto" w:fill="FFFFFF"/>
        </w:rPr>
        <w:t>ILLENEUVE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 (fl.1404)</w:t>
      </w:r>
    </w:p>
    <w:p w14:paraId="074751E0" w14:textId="77777777" w:rsidR="00A74219" w:rsidRDefault="00A74219" w:rsidP="00A7421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561CC508" w14:textId="77777777" w:rsidR="00A74219" w:rsidRDefault="00A74219" w:rsidP="00A7421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8BFA8C3" w14:textId="77777777" w:rsidR="00A74219" w:rsidRDefault="00A74219" w:rsidP="00A7421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BBA070C" w14:textId="77777777" w:rsidR="00A74219" w:rsidRDefault="00A74219" w:rsidP="00A7421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led a company of men-at-arms and mounted archers who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>were</w:t>
      </w:r>
      <w:proofErr w:type="gramEnd"/>
    </w:p>
    <w:p w14:paraId="0AAD38C5" w14:textId="77777777" w:rsidR="00A74219" w:rsidRDefault="00A74219" w:rsidP="00A7421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garrisoned in Wales.</w:t>
      </w:r>
    </w:p>
    <w:p w14:paraId="32679623" w14:textId="77777777" w:rsidR="00A74219" w:rsidRDefault="00A74219" w:rsidP="00A74219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C47/2/49/19, m1,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4AF79BE0" w14:textId="77777777" w:rsidR="00A74219" w:rsidRDefault="00A74219" w:rsidP="00A74219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1823AE14" w14:textId="77777777" w:rsidR="00A74219" w:rsidRDefault="00A74219" w:rsidP="00A7421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BD9F69B" w14:textId="77777777" w:rsidR="00A74219" w:rsidRDefault="00A74219" w:rsidP="00A7421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3D65AC5" w14:textId="77777777" w:rsidR="00A74219" w:rsidRDefault="00A74219" w:rsidP="00A7421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31 December 2022</w:t>
      </w:r>
    </w:p>
    <w:p w14:paraId="35E08A7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02966" w14:textId="77777777" w:rsidR="00A74219" w:rsidRDefault="00A74219" w:rsidP="009139A6">
      <w:r>
        <w:separator/>
      </w:r>
    </w:p>
  </w:endnote>
  <w:endnote w:type="continuationSeparator" w:id="0">
    <w:p w14:paraId="3174F485" w14:textId="77777777" w:rsidR="00A74219" w:rsidRDefault="00A742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678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FF34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07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C6DB8" w14:textId="77777777" w:rsidR="00A74219" w:rsidRDefault="00A74219" w:rsidP="009139A6">
      <w:r>
        <w:separator/>
      </w:r>
    </w:p>
  </w:footnote>
  <w:footnote w:type="continuationSeparator" w:id="0">
    <w:p w14:paraId="471482FD" w14:textId="77777777" w:rsidR="00A74219" w:rsidRDefault="00A742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DCE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231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DB5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219"/>
    <w:rsid w:val="000666E0"/>
    <w:rsid w:val="002510B7"/>
    <w:rsid w:val="005C130B"/>
    <w:rsid w:val="00826F5C"/>
    <w:rsid w:val="009139A6"/>
    <w:rsid w:val="009448BB"/>
    <w:rsid w:val="00947624"/>
    <w:rsid w:val="00A3176C"/>
    <w:rsid w:val="00A74219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7E2DB"/>
  <w15:chartTrackingRefBased/>
  <w15:docId w15:val="{F59F3778-B7F9-4FD9-AFA9-719E0DAF4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2023-02-15T13:19:00Z</dcterms:created>
  <dcterms:modified xsi:type="dcterms:W3CDTF">2023-02-15T13:20:00Z</dcterms:modified>
</cp:coreProperties>
</file>